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6EB90" w14:textId="2D7A9961" w:rsidR="00BA00AB" w:rsidRDefault="00D709C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ALDERWYCH</w:t>
      </w:r>
      <w:r>
        <w:rPr>
          <w:rFonts w:ascii="Times New Roman" w:hAnsi="Times New Roman" w:cs="Times New Roman"/>
          <w:sz w:val="24"/>
          <w:szCs w:val="24"/>
        </w:rPr>
        <w:t xml:space="preserve">       (fl.1413)</w:t>
      </w:r>
    </w:p>
    <w:p w14:paraId="535AE75E" w14:textId="616AE5C7" w:rsidR="00D709C7" w:rsidRDefault="00D709C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FDDAF5" w14:textId="4E66F870" w:rsidR="00D709C7" w:rsidRDefault="00D709C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55BC9F" w14:textId="6958561D" w:rsidR="002509B0" w:rsidRDefault="002509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Nov.1412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Lincolnshire.   (C.F.R. 1405-13 p.249)</w:t>
      </w:r>
    </w:p>
    <w:p w14:paraId="6DCD47BD" w14:textId="360AA20B" w:rsidR="00D709C7" w:rsidRDefault="00D709C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Mar.1413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Lincolnshire.   (C.F.R. 1413-22 p.5)</w:t>
      </w:r>
    </w:p>
    <w:p w14:paraId="50F75FC1" w14:textId="3D214E33" w:rsidR="00D709C7" w:rsidRDefault="00D709C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C1C143" w14:textId="411FECCC" w:rsidR="00D709C7" w:rsidRDefault="00D709C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CC3690" w14:textId="7CEC8341" w:rsidR="00D709C7" w:rsidRDefault="00D709C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2021</w:t>
      </w:r>
    </w:p>
    <w:p w14:paraId="187443F6" w14:textId="176255F8" w:rsidR="002509B0" w:rsidRPr="00D709C7" w:rsidRDefault="002509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2021</w:t>
      </w:r>
    </w:p>
    <w:sectPr w:rsidR="002509B0" w:rsidRPr="00D709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22277" w14:textId="77777777" w:rsidR="00456B54" w:rsidRDefault="00456B54" w:rsidP="009139A6">
      <w:r>
        <w:separator/>
      </w:r>
    </w:p>
  </w:endnote>
  <w:endnote w:type="continuationSeparator" w:id="0">
    <w:p w14:paraId="3AC5C936" w14:textId="77777777" w:rsidR="00456B54" w:rsidRDefault="00456B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3D6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5C0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80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03F5A" w14:textId="77777777" w:rsidR="00456B54" w:rsidRDefault="00456B54" w:rsidP="009139A6">
      <w:r>
        <w:separator/>
      </w:r>
    </w:p>
  </w:footnote>
  <w:footnote w:type="continuationSeparator" w:id="0">
    <w:p w14:paraId="47DF8EF5" w14:textId="77777777" w:rsidR="00456B54" w:rsidRDefault="00456B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4DE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659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4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C7"/>
    <w:rsid w:val="000666E0"/>
    <w:rsid w:val="002509B0"/>
    <w:rsid w:val="002510B7"/>
    <w:rsid w:val="00456B54"/>
    <w:rsid w:val="005C130B"/>
    <w:rsid w:val="00826F5C"/>
    <w:rsid w:val="009139A6"/>
    <w:rsid w:val="009448BB"/>
    <w:rsid w:val="00A3176C"/>
    <w:rsid w:val="00AE65F8"/>
    <w:rsid w:val="00BA00AB"/>
    <w:rsid w:val="00CB4ED9"/>
    <w:rsid w:val="00D709C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F1CC4"/>
  <w15:chartTrackingRefBased/>
  <w15:docId w15:val="{08852AB1-A607-4C26-8D75-51D2717B5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2021-09-22T12:39:00Z</dcterms:created>
  <dcterms:modified xsi:type="dcterms:W3CDTF">2021-11-22T21:37:00Z</dcterms:modified>
</cp:coreProperties>
</file>